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317AF1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317AF1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317AF1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1D63D04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Mindestanforderung: Der Gesamtumsatz liegt im Durchschnitt der letzten 3 abgeschlossenen Geschäftsjahre über</w:t>
      </w:r>
      <w:r w:rsidR="0014596E">
        <w:rPr>
          <w:rFonts w:ascii="Helvetica" w:hAnsi="Helvetica" w:cs="Courier New"/>
          <w:szCs w:val="22"/>
        </w:rPr>
        <w:t xml:space="preserve"> </w:t>
      </w:r>
      <w:r w:rsidR="0014596E" w:rsidRPr="0014596E">
        <w:rPr>
          <w:rFonts w:ascii="Helvetica" w:hAnsi="Helvetica" w:cs="Courier New"/>
          <w:szCs w:val="22"/>
        </w:rPr>
        <w:t>90</w:t>
      </w:r>
      <w:r w:rsidRPr="0014596E">
        <w:rPr>
          <w:rFonts w:ascii="Helvetica" w:hAnsi="Helvetica" w:cs="Courier New"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C3C8" w14:textId="77777777" w:rsidR="00317AF1" w:rsidRDefault="00317AF1" w:rsidP="00DD7759">
      <w:r>
        <w:separator/>
      </w:r>
    </w:p>
  </w:endnote>
  <w:endnote w:type="continuationSeparator" w:id="0">
    <w:p w14:paraId="4DBEC9AC" w14:textId="77777777" w:rsidR="00317AF1" w:rsidRDefault="00317AF1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63589" w14:textId="77777777" w:rsidR="00317AF1" w:rsidRDefault="00317AF1" w:rsidP="00DD7759">
      <w:r>
        <w:separator/>
      </w:r>
    </w:p>
  </w:footnote>
  <w:footnote w:type="continuationSeparator" w:id="0">
    <w:p w14:paraId="40160F73" w14:textId="77777777" w:rsidR="00317AF1" w:rsidRDefault="00317AF1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4596E"/>
    <w:rsid w:val="001735CF"/>
    <w:rsid w:val="001735D3"/>
    <w:rsid w:val="00192BAE"/>
    <w:rsid w:val="001E2A76"/>
    <w:rsid w:val="001E46FA"/>
    <w:rsid w:val="002E6FE6"/>
    <w:rsid w:val="002F56F9"/>
    <w:rsid w:val="00317AF1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23AF8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032D4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23AF8"/>
    <w:rsid w:val="009C4724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2026-03-18T12:16:00Z</dcterms:created>
  <dcterms:modified xsi:type="dcterms:W3CDTF">2026-03-18T12:17:00Z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